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85674" w:rsidTr="00C8567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>
            <w:r>
              <w:t xml:space="preserve">Приложение 8 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2A37CA">
            <w:r>
              <w:t xml:space="preserve">от </w:t>
            </w:r>
            <w:r w:rsidR="002A37CA">
              <w:t xml:space="preserve">28.06.2022 </w:t>
            </w:r>
            <w:r w:rsidR="00CE4BFB">
              <w:t xml:space="preserve"> </w:t>
            </w:r>
            <w:r>
              <w:t xml:space="preserve">№ </w:t>
            </w:r>
            <w:r w:rsidR="002A37CA">
              <w:t>20-227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</w:tr>
      <w:tr w:rsidR="00C85674" w:rsidTr="00C85674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и на плановый период </w:t>
            </w:r>
            <w:r w:rsidR="00CE4BFB">
              <w:br/>
            </w:r>
            <w:r>
              <w:t>2023 и 2024 годов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тыс. руб.</w:t>
            </w:r>
          </w:p>
        </w:tc>
      </w:tr>
      <w:tr w:rsidR="00C85674" w:rsidTr="00C85674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2024 год</w:t>
            </w:r>
          </w:p>
        </w:tc>
      </w:tr>
      <w:tr w:rsidR="00C85674" w:rsidTr="00C85674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5674" w:rsidRDefault="00C85674" w:rsidP="00A43975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/>
        </w:tc>
      </w:tr>
    </w:tbl>
    <w:p w:rsidR="00C85674" w:rsidRPr="00C85674" w:rsidRDefault="00C8567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C85674" w:rsidTr="00C85674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674" w:rsidRDefault="00C85674" w:rsidP="00A43975">
            <w:pPr>
              <w:jc w:val="center"/>
            </w:pPr>
            <w:r>
              <w:t>5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85674" w:rsidRDefault="00C85674" w:rsidP="00A43975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1 052 090,3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-231 064,7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709 252,3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3 061 074,4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2 050 000,0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3 061 074,4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2 050 000,0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-2 050 000,0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-2 351 822,1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-2 050 000,0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-231 064,7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-231 064,7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600 000,0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600 000,0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600 000,0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-831 064,7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-843 226,0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-831 064,7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-600 000,0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-243 226,0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-231 064,7</w:t>
            </w:r>
          </w:p>
        </w:tc>
      </w:tr>
      <w:tr w:rsidR="00C85674" w:rsidTr="00C85674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C85674" w:rsidRDefault="00C85674" w:rsidP="00A43975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124 838,0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85674" w:rsidRDefault="00C85674" w:rsidP="00A43975">
            <w:pPr>
              <w:jc w:val="center"/>
            </w:pPr>
            <w:r>
              <w:t>000 01 06 00 00 00 0000 000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85674" w:rsidRDefault="00C85674" w:rsidP="00A43975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85674" w:rsidRDefault="00C85674" w:rsidP="00A43975">
            <w:pPr>
              <w:jc w:val="right"/>
            </w:pPr>
            <w:r>
              <w:t> </w:t>
            </w:r>
          </w:p>
        </w:tc>
      </w:tr>
      <w:tr w:rsidR="00C85674" w:rsidTr="00C85674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>
            <w:r>
              <w:t xml:space="preserve"> </w:t>
            </w:r>
          </w:p>
          <w:p w:rsidR="00CE4BFB" w:rsidRDefault="00CE4BFB" w:rsidP="00A43975"/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674" w:rsidRDefault="00C85674" w:rsidP="00A43975"/>
        </w:tc>
      </w:tr>
    </w:tbl>
    <w:p w:rsidR="00E2598B" w:rsidRPr="00C85674" w:rsidRDefault="00E2598B" w:rsidP="00C85674"/>
    <w:sectPr w:rsidR="00E2598B" w:rsidRPr="00C85674" w:rsidSect="00E3451C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2AB" w:rsidRDefault="005432AB" w:rsidP="00C85674">
      <w:r>
        <w:separator/>
      </w:r>
    </w:p>
  </w:endnote>
  <w:endnote w:type="continuationSeparator" w:id="1">
    <w:p w:rsidR="005432AB" w:rsidRDefault="005432AB" w:rsidP="00C85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2AB" w:rsidRDefault="005432AB" w:rsidP="00C85674">
      <w:r>
        <w:separator/>
      </w:r>
    </w:p>
  </w:footnote>
  <w:footnote w:type="continuationSeparator" w:id="1">
    <w:p w:rsidR="005432AB" w:rsidRDefault="005432AB" w:rsidP="00C856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4" w:rsidRDefault="00132362" w:rsidP="00E83E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56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5674" w:rsidRDefault="00C85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674" w:rsidRDefault="00132362" w:rsidP="00E83E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5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37CA">
      <w:rPr>
        <w:rStyle w:val="a7"/>
        <w:noProof/>
      </w:rPr>
      <w:t>2</w:t>
    </w:r>
    <w:r>
      <w:rPr>
        <w:rStyle w:val="a7"/>
      </w:rPr>
      <w:fldChar w:fldCharType="end"/>
    </w:r>
  </w:p>
  <w:p w:rsidR="00C85674" w:rsidRDefault="00C8567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C85674"/>
    <w:rsid w:val="000B447B"/>
    <w:rsid w:val="00132362"/>
    <w:rsid w:val="002A37CA"/>
    <w:rsid w:val="002C3F39"/>
    <w:rsid w:val="003A1A07"/>
    <w:rsid w:val="005432AB"/>
    <w:rsid w:val="006808C6"/>
    <w:rsid w:val="00A22262"/>
    <w:rsid w:val="00A24CAF"/>
    <w:rsid w:val="00B912FD"/>
    <w:rsid w:val="00C85674"/>
    <w:rsid w:val="00CE4BFB"/>
    <w:rsid w:val="00D374DC"/>
    <w:rsid w:val="00E2598B"/>
    <w:rsid w:val="00E3451C"/>
    <w:rsid w:val="00E5340B"/>
    <w:rsid w:val="00F51C5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56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5674"/>
  </w:style>
  <w:style w:type="paragraph" w:styleId="a5">
    <w:name w:val="footer"/>
    <w:basedOn w:val="a"/>
    <w:link w:val="a6"/>
    <w:uiPriority w:val="99"/>
    <w:semiHidden/>
    <w:unhideWhenUsed/>
    <w:rsid w:val="00C856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5674"/>
  </w:style>
  <w:style w:type="character" w:styleId="a7">
    <w:name w:val="page number"/>
    <w:basedOn w:val="a0"/>
    <w:uiPriority w:val="99"/>
    <w:semiHidden/>
    <w:unhideWhenUsed/>
    <w:rsid w:val="00C85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10</TotalTime>
  <Pages>2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ProskuryakovaSV</cp:lastModifiedBy>
  <cp:revision>5</cp:revision>
  <dcterms:created xsi:type="dcterms:W3CDTF">2022-06-21T12:03:00Z</dcterms:created>
  <dcterms:modified xsi:type="dcterms:W3CDTF">2022-06-29T05:02:00Z</dcterms:modified>
</cp:coreProperties>
</file>